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F52" w:rsidRDefault="008A3F52" w:rsidP="0070610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A3F52" w:rsidRPr="00DE6717" w:rsidRDefault="008A3F52" w:rsidP="0070610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A3F52" w:rsidRPr="00C64428" w:rsidRDefault="008A3F52" w:rsidP="0070610C">
      <w:pPr>
        <w:pStyle w:val="Subtitle"/>
        <w:spacing w:before="120"/>
        <w:rPr>
          <w:rFonts w:ascii="Times New Roman" w:hAnsi="Times New Roman" w:cs="Times New Roman"/>
          <w:b/>
          <w:bCs/>
          <w:spacing w:val="40"/>
        </w:rPr>
      </w:pPr>
      <w:r w:rsidRPr="00C64428">
        <w:rPr>
          <w:rFonts w:ascii="Times New Roman" w:hAnsi="Times New Roman" w:cs="Times New Roman"/>
          <w:b/>
          <w:bCs/>
          <w:spacing w:val="40"/>
        </w:rPr>
        <w:t>РАСПОРЯЖЕНИЕ</w:t>
      </w:r>
    </w:p>
    <w:p w:rsidR="008A3F52" w:rsidRPr="00E76BEB" w:rsidRDefault="008A3F52" w:rsidP="00D363BB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A3F52" w:rsidRPr="006E2C53" w:rsidRDefault="008A3F52" w:rsidP="00D363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28.12.2022  № 783-р</w:t>
      </w:r>
    </w:p>
    <w:p w:rsidR="008A3F52" w:rsidRPr="00C64428" w:rsidRDefault="008A3F52" w:rsidP="00D363BB">
      <w:pPr>
        <w:rPr>
          <w:rFonts w:ascii="Times New Roman" w:hAnsi="Times New Roman" w:cs="Times New Roman"/>
          <w:sz w:val="28"/>
          <w:szCs w:val="28"/>
        </w:rPr>
      </w:pPr>
      <w:r w:rsidRPr="00C64428">
        <w:rPr>
          <w:rFonts w:ascii="Times New Roman" w:hAnsi="Times New Roman" w:cs="Times New Roman"/>
          <w:sz w:val="28"/>
          <w:szCs w:val="28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8A3F52" w:rsidRPr="002E2730">
        <w:tc>
          <w:tcPr>
            <w:tcW w:w="5637" w:type="dxa"/>
          </w:tcPr>
          <w:p w:rsidR="008A3F52" w:rsidRPr="002E2730" w:rsidRDefault="008A3F52" w:rsidP="006A3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Pr="002E2730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E273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2E273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2E27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внутреннего муниципального финансового контроля</w:t>
            </w:r>
            <w:r w:rsidRPr="002E2730">
              <w:rPr>
                <w:rFonts w:ascii="Times New Roman" w:hAnsi="Times New Roman" w:cs="Times New Roman"/>
                <w:sz w:val="28"/>
                <w:szCs w:val="28"/>
              </w:rPr>
              <w:t xml:space="preserve"> по соблюдению законодательства Российской Федерации в сфере закупок товаров, работ, услуг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муниципальных нужд с 01.01.2023 г. по 31.12.2023 г.</w:t>
            </w:r>
          </w:p>
        </w:tc>
      </w:tr>
    </w:tbl>
    <w:p w:rsidR="008A3F52" w:rsidRPr="00177396" w:rsidRDefault="008A3F52" w:rsidP="00177396">
      <w:pPr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A3F52" w:rsidRPr="00177396" w:rsidRDefault="008A3F52" w:rsidP="0017739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Pr="00823306">
        <w:rPr>
          <w:rFonts w:ascii="Times New Roman" w:hAnsi="Times New Roman" w:cs="Times New Roman"/>
          <w:sz w:val="24"/>
          <w:szCs w:val="24"/>
        </w:rPr>
        <w:t xml:space="preserve"> Бюджетн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823306">
        <w:rPr>
          <w:rFonts w:ascii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823306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Pr="003F5508">
        <w:rPr>
          <w:rFonts w:ascii="Times New Roman" w:hAnsi="Times New Roman" w:cs="Times New Roman"/>
          <w:sz w:val="24"/>
          <w:szCs w:val="24"/>
        </w:rPr>
        <w:t>требованиям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5508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3F55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3F5508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 xml:space="preserve">13 </w:t>
      </w:r>
      <w:r w:rsidRPr="003F5508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3F5508">
        <w:rPr>
          <w:rFonts w:ascii="Times New Roman" w:hAnsi="Times New Roman" w:cs="Times New Roman"/>
          <w:sz w:val="24"/>
          <w:szCs w:val="24"/>
        </w:rPr>
        <w:t>-ФЗ «</w:t>
      </w:r>
      <w:r w:rsidRPr="00FC2709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3F550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постановлением администрации Унечского района №166 от 17.06.2020 «Об утверждении Порядка осуществления сектором контроля администрации Унечского района внутреннего муниципального контроля в сфере закупок товаров, работ, услуг для обеспечения муниципальных нужд», постановлением администрации Унечского района № 163 от 17.06.2020 «Об утверждении стандарта осуществления внутреннего муниципального финансового контроля»</w:t>
      </w:r>
      <w:r w:rsidRPr="003F5508">
        <w:rPr>
          <w:rFonts w:ascii="Times New Roman" w:hAnsi="Times New Roman" w:cs="Times New Roman"/>
          <w:sz w:val="24"/>
          <w:szCs w:val="24"/>
        </w:rPr>
        <w:t>, руководствуясь статьей 42 Устава муниципального образования Унечский муниципальный район Брянской области</w:t>
      </w:r>
    </w:p>
    <w:p w:rsidR="008A3F52" w:rsidRPr="00177396" w:rsidRDefault="008A3F52" w:rsidP="0017739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A3F52" w:rsidRPr="004B1E2A" w:rsidRDefault="008A3F52" w:rsidP="004B1E2A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r w:rsidRPr="00177396">
        <w:rPr>
          <w:rFonts w:ascii="Times New Roman" w:hAnsi="Times New Roman" w:cs="Times New Roman"/>
          <w:sz w:val="24"/>
          <w:szCs w:val="24"/>
        </w:rPr>
        <w:t xml:space="preserve">план контрольных мероприятий </w:t>
      </w:r>
      <w:r w:rsidRPr="00177396">
        <w:rPr>
          <w:rFonts w:ascii="Times New Roman" w:hAnsi="Times New Roman" w:cs="Times New Roman"/>
          <w:color w:val="000000"/>
          <w:sz w:val="24"/>
          <w:szCs w:val="24"/>
        </w:rPr>
        <w:t>внутреннего муниципального финансового контроля</w:t>
      </w:r>
      <w:r w:rsidRPr="00177396">
        <w:rPr>
          <w:rFonts w:ascii="Times New Roman" w:hAnsi="Times New Roman" w:cs="Times New Roman"/>
          <w:sz w:val="24"/>
          <w:szCs w:val="24"/>
        </w:rPr>
        <w:t xml:space="preserve"> по соблюдению законодательства Российской Федерации в сфере закупок товаров, работ, услуг для обеспечения муниципальных нужд с 01.0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7739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77396">
        <w:rPr>
          <w:rFonts w:ascii="Times New Roman" w:hAnsi="Times New Roman" w:cs="Times New Roman"/>
          <w:sz w:val="24"/>
          <w:szCs w:val="24"/>
        </w:rPr>
        <w:t xml:space="preserve"> г. по 31.12.202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77396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8A3F52" w:rsidRDefault="008A3F52" w:rsidP="004B1E2A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35D1F">
        <w:rPr>
          <w:rFonts w:ascii="Times New Roman" w:hAnsi="Times New Roman" w:cs="Times New Roman"/>
          <w:sz w:val="24"/>
          <w:szCs w:val="24"/>
        </w:rPr>
        <w:t>Настоящее распоряжение разместить на официальном сайте администрации Унечского района в сети Интернет.</w:t>
      </w:r>
    </w:p>
    <w:p w:rsidR="008A3F52" w:rsidRPr="00935D1F" w:rsidRDefault="008A3F52" w:rsidP="004B1E2A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исполнением настоящего распоряжения возложить на заместителя главы администрации района Волкович И.М.</w:t>
      </w:r>
    </w:p>
    <w:p w:rsidR="008A3F52" w:rsidRDefault="008A3F52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A3F52" w:rsidRDefault="008A3F52" w:rsidP="009C75F2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A3F52" w:rsidRPr="00F30B2F" w:rsidRDefault="008A3F52" w:rsidP="009C75F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64428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64428">
        <w:rPr>
          <w:rFonts w:ascii="Times New Roman" w:hAnsi="Times New Roman" w:cs="Times New Roman"/>
          <w:sz w:val="24"/>
          <w:szCs w:val="24"/>
        </w:rPr>
        <w:t xml:space="preserve"> администрации района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C6442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А.М. Кусков</w:t>
      </w:r>
      <w:r w:rsidRPr="00F30B2F">
        <w:rPr>
          <w:rFonts w:ascii="Times New Roman" w:hAnsi="Times New Roman" w:cs="Times New Roman"/>
          <w:color w:val="FFFFFF"/>
          <w:sz w:val="24"/>
          <w:szCs w:val="24"/>
        </w:rPr>
        <w:t xml:space="preserve">       М.Пешая</w:t>
      </w:r>
    </w:p>
    <w:p w:rsidR="008A3F52" w:rsidRPr="00F30B2F" w:rsidRDefault="008A3F52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</w:p>
    <w:p w:rsidR="008A3F52" w:rsidRPr="00F30B2F" w:rsidRDefault="008A3F52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  <w:r w:rsidRPr="00F30B2F">
        <w:rPr>
          <w:rFonts w:ascii="Times New Roman" w:hAnsi="Times New Roman" w:cs="Times New Roman"/>
          <w:color w:val="FFFFFF"/>
          <w:sz w:val="24"/>
          <w:szCs w:val="24"/>
        </w:rPr>
        <w:t>Управляющий делами                                                                          О.В. Свиридова</w:t>
      </w:r>
    </w:p>
    <w:p w:rsidR="008A3F52" w:rsidRPr="00F30B2F" w:rsidRDefault="008A3F52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</w:p>
    <w:p w:rsidR="008A3F52" w:rsidRPr="00F30B2F" w:rsidRDefault="008A3F52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</w:p>
    <w:p w:rsidR="008A3F52" w:rsidRPr="00F30B2F" w:rsidRDefault="008A3F52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  <w:r w:rsidRPr="00F30B2F">
        <w:rPr>
          <w:rFonts w:ascii="Times New Roman" w:hAnsi="Times New Roman" w:cs="Times New Roman"/>
          <w:color w:val="FFFFFF"/>
          <w:sz w:val="24"/>
          <w:szCs w:val="24"/>
        </w:rPr>
        <w:t>Главный инспектор юридического отдела</w:t>
      </w:r>
    </w:p>
    <w:p w:rsidR="008A3F52" w:rsidRPr="00F30B2F" w:rsidRDefault="008A3F52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  <w:r w:rsidRPr="00F30B2F">
        <w:rPr>
          <w:rFonts w:ascii="Times New Roman" w:hAnsi="Times New Roman" w:cs="Times New Roman"/>
          <w:color w:val="FFFFFF"/>
          <w:sz w:val="24"/>
          <w:szCs w:val="24"/>
        </w:rPr>
        <w:t>администрации района                                                          А.В.Левдик</w:t>
      </w:r>
    </w:p>
    <w:sectPr w:rsidR="008A3F52" w:rsidRPr="00F30B2F" w:rsidSect="00E60DDA">
      <w:pgSz w:w="11906" w:h="16838"/>
      <w:pgMar w:top="1135" w:right="849" w:bottom="993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F52" w:rsidRDefault="008A3F52">
      <w:r>
        <w:separator/>
      </w:r>
    </w:p>
  </w:endnote>
  <w:endnote w:type="continuationSeparator" w:id="1">
    <w:p w:rsidR="008A3F52" w:rsidRDefault="008A3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F52" w:rsidRDefault="008A3F52">
      <w:r>
        <w:separator/>
      </w:r>
    </w:p>
  </w:footnote>
  <w:footnote w:type="continuationSeparator" w:id="1">
    <w:p w:rsidR="008A3F52" w:rsidRDefault="008A3F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8567B75"/>
    <w:multiLevelType w:val="hybridMultilevel"/>
    <w:tmpl w:val="FB0A4D30"/>
    <w:lvl w:ilvl="0" w:tplc="CCF8CA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52"/>
    <w:rsid w:val="0000583A"/>
    <w:rsid w:val="0002646E"/>
    <w:rsid w:val="00041054"/>
    <w:rsid w:val="0005172E"/>
    <w:rsid w:val="00077D59"/>
    <w:rsid w:val="000843BF"/>
    <w:rsid w:val="00085CA4"/>
    <w:rsid w:val="000933FA"/>
    <w:rsid w:val="00096755"/>
    <w:rsid w:val="000D627C"/>
    <w:rsid w:val="00141D57"/>
    <w:rsid w:val="00154AD6"/>
    <w:rsid w:val="00177396"/>
    <w:rsid w:val="00185550"/>
    <w:rsid w:val="00185CF2"/>
    <w:rsid w:val="001B1261"/>
    <w:rsid w:val="001E1117"/>
    <w:rsid w:val="001F6B3E"/>
    <w:rsid w:val="002052CC"/>
    <w:rsid w:val="00212F52"/>
    <w:rsid w:val="00246032"/>
    <w:rsid w:val="002B1326"/>
    <w:rsid w:val="002C6D77"/>
    <w:rsid w:val="002D0304"/>
    <w:rsid w:val="002D3316"/>
    <w:rsid w:val="002E2730"/>
    <w:rsid w:val="00315E76"/>
    <w:rsid w:val="00354EA6"/>
    <w:rsid w:val="00370D30"/>
    <w:rsid w:val="00372681"/>
    <w:rsid w:val="0039485E"/>
    <w:rsid w:val="003A262C"/>
    <w:rsid w:val="003A35D1"/>
    <w:rsid w:val="003A5F7E"/>
    <w:rsid w:val="003C0E77"/>
    <w:rsid w:val="003D09E5"/>
    <w:rsid w:val="003E36D9"/>
    <w:rsid w:val="003E4F51"/>
    <w:rsid w:val="003F5508"/>
    <w:rsid w:val="00405DFC"/>
    <w:rsid w:val="00407230"/>
    <w:rsid w:val="00407F03"/>
    <w:rsid w:val="00415CC6"/>
    <w:rsid w:val="00422AD9"/>
    <w:rsid w:val="004309E9"/>
    <w:rsid w:val="00452629"/>
    <w:rsid w:val="00472B46"/>
    <w:rsid w:val="00481F98"/>
    <w:rsid w:val="004857DF"/>
    <w:rsid w:val="00495C6B"/>
    <w:rsid w:val="004971C0"/>
    <w:rsid w:val="004A0663"/>
    <w:rsid w:val="004A3877"/>
    <w:rsid w:val="004B1E2A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821B2"/>
    <w:rsid w:val="00583151"/>
    <w:rsid w:val="00585739"/>
    <w:rsid w:val="005869C1"/>
    <w:rsid w:val="00593A32"/>
    <w:rsid w:val="005953F3"/>
    <w:rsid w:val="005A06E6"/>
    <w:rsid w:val="005A26E2"/>
    <w:rsid w:val="005A7C0C"/>
    <w:rsid w:val="005C4031"/>
    <w:rsid w:val="005E06AF"/>
    <w:rsid w:val="005E0DED"/>
    <w:rsid w:val="005F5176"/>
    <w:rsid w:val="005F6406"/>
    <w:rsid w:val="00605F77"/>
    <w:rsid w:val="00614818"/>
    <w:rsid w:val="0061547E"/>
    <w:rsid w:val="00631427"/>
    <w:rsid w:val="0067281C"/>
    <w:rsid w:val="00687FB1"/>
    <w:rsid w:val="00695444"/>
    <w:rsid w:val="006A38B5"/>
    <w:rsid w:val="006A6352"/>
    <w:rsid w:val="006B5F59"/>
    <w:rsid w:val="006C0AB8"/>
    <w:rsid w:val="006C3295"/>
    <w:rsid w:val="006D51D6"/>
    <w:rsid w:val="006D6565"/>
    <w:rsid w:val="006E2C53"/>
    <w:rsid w:val="006E7173"/>
    <w:rsid w:val="006F222F"/>
    <w:rsid w:val="007034B5"/>
    <w:rsid w:val="007037F7"/>
    <w:rsid w:val="0070610C"/>
    <w:rsid w:val="00712A3A"/>
    <w:rsid w:val="0071452E"/>
    <w:rsid w:val="00753683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23306"/>
    <w:rsid w:val="0084665A"/>
    <w:rsid w:val="00874243"/>
    <w:rsid w:val="00884D3A"/>
    <w:rsid w:val="00894BFD"/>
    <w:rsid w:val="008A1F89"/>
    <w:rsid w:val="008A3F52"/>
    <w:rsid w:val="008B383F"/>
    <w:rsid w:val="008C54E6"/>
    <w:rsid w:val="008E36D6"/>
    <w:rsid w:val="008E6B0F"/>
    <w:rsid w:val="008F6F67"/>
    <w:rsid w:val="00902543"/>
    <w:rsid w:val="009050B5"/>
    <w:rsid w:val="009113CC"/>
    <w:rsid w:val="0092402E"/>
    <w:rsid w:val="00933BDC"/>
    <w:rsid w:val="00935D1F"/>
    <w:rsid w:val="00941B81"/>
    <w:rsid w:val="0094230D"/>
    <w:rsid w:val="00945315"/>
    <w:rsid w:val="00953459"/>
    <w:rsid w:val="00956E6F"/>
    <w:rsid w:val="00960FD4"/>
    <w:rsid w:val="00981D9D"/>
    <w:rsid w:val="00984958"/>
    <w:rsid w:val="009914A7"/>
    <w:rsid w:val="009928E1"/>
    <w:rsid w:val="009A55A0"/>
    <w:rsid w:val="009C75F2"/>
    <w:rsid w:val="009D4DFB"/>
    <w:rsid w:val="009E03E7"/>
    <w:rsid w:val="009E05CE"/>
    <w:rsid w:val="009E5797"/>
    <w:rsid w:val="009F6796"/>
    <w:rsid w:val="00A02C16"/>
    <w:rsid w:val="00A1298D"/>
    <w:rsid w:val="00A3675A"/>
    <w:rsid w:val="00A62923"/>
    <w:rsid w:val="00A71E41"/>
    <w:rsid w:val="00A7396C"/>
    <w:rsid w:val="00A73F76"/>
    <w:rsid w:val="00A87FB4"/>
    <w:rsid w:val="00AA5452"/>
    <w:rsid w:val="00AB2C5E"/>
    <w:rsid w:val="00AC1C6A"/>
    <w:rsid w:val="00AC714D"/>
    <w:rsid w:val="00AE18FE"/>
    <w:rsid w:val="00AF5ACA"/>
    <w:rsid w:val="00B137A1"/>
    <w:rsid w:val="00B168B4"/>
    <w:rsid w:val="00B30CA7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13B2A"/>
    <w:rsid w:val="00C34377"/>
    <w:rsid w:val="00C361F2"/>
    <w:rsid w:val="00C41A82"/>
    <w:rsid w:val="00C450C1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1665D"/>
    <w:rsid w:val="00D26EF4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94791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ED7773"/>
    <w:rsid w:val="00EE1A4B"/>
    <w:rsid w:val="00F13A53"/>
    <w:rsid w:val="00F30B2F"/>
    <w:rsid w:val="00F36764"/>
    <w:rsid w:val="00F970B8"/>
    <w:rsid w:val="00FC2709"/>
    <w:rsid w:val="00FC5319"/>
    <w:rsid w:val="00FD0070"/>
    <w:rsid w:val="00FD494F"/>
    <w:rsid w:val="00FF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4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363BB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63BB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63BB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99"/>
    <w:qFormat/>
    <w:rsid w:val="00585739"/>
    <w:pPr>
      <w:ind w:left="720"/>
    </w:pPr>
  </w:style>
  <w:style w:type="table" w:styleId="TableGrid">
    <w:name w:val="Table Grid"/>
    <w:basedOn w:val="TableNormal"/>
    <w:uiPriority w:val="99"/>
    <w:rsid w:val="003E36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Normal"/>
    <w:uiPriority w:val="99"/>
    <w:rsid w:val="009D4DF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sz w:val="24"/>
      <w:szCs w:val="24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</w:style>
  <w:style w:type="paragraph" w:styleId="Header">
    <w:name w:val="header"/>
    <w:basedOn w:val="Normal"/>
    <w:link w:val="HeaderChar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933FA"/>
  </w:style>
  <w:style w:type="character" w:styleId="PageNumber">
    <w:name w:val="page number"/>
    <w:basedOn w:val="DefaultParagraphFont"/>
    <w:uiPriority w:val="99"/>
    <w:rsid w:val="007C799D"/>
  </w:style>
  <w:style w:type="paragraph" w:styleId="Footer">
    <w:name w:val="footer"/>
    <w:basedOn w:val="Normal"/>
    <w:link w:val="FooterChar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33FA"/>
  </w:style>
  <w:style w:type="paragraph" w:customStyle="1" w:styleId="ConsPlusTitle">
    <w:name w:val="ConsPlusTitle"/>
    <w:uiPriority w:val="99"/>
    <w:rsid w:val="000D627C"/>
    <w:pPr>
      <w:widowControl w:val="0"/>
      <w:autoSpaceDE w:val="0"/>
      <w:autoSpaceDN w:val="0"/>
    </w:pPr>
    <w:rPr>
      <w:rFonts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41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296</Words>
  <Characters>1690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Лосева Е.Ю.</cp:lastModifiedBy>
  <cp:revision>4</cp:revision>
  <cp:lastPrinted>2023-01-16T09:35:00Z</cp:lastPrinted>
  <dcterms:created xsi:type="dcterms:W3CDTF">2023-01-09T14:19:00Z</dcterms:created>
  <dcterms:modified xsi:type="dcterms:W3CDTF">2023-01-16T09:35:00Z</dcterms:modified>
</cp:coreProperties>
</file>